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A18D7" w14:textId="77777777" w:rsidR="00992756" w:rsidRDefault="00992756" w:rsidP="009927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BACHELOR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71F7D7BB" w14:textId="77777777" w:rsidR="00992756" w:rsidRDefault="00992756" w:rsidP="009927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Hertfordshire.</w:t>
      </w:r>
    </w:p>
    <w:p w14:paraId="4C1C02CA" w14:textId="77777777" w:rsidR="00992756" w:rsidRDefault="00992756" w:rsidP="00992756">
      <w:pPr>
        <w:pStyle w:val="NoSpacing"/>
        <w:rPr>
          <w:rFonts w:cs="Times New Roman"/>
          <w:szCs w:val="24"/>
        </w:rPr>
      </w:pPr>
    </w:p>
    <w:p w14:paraId="69A3E1E9" w14:textId="77777777" w:rsidR="00992756" w:rsidRDefault="00992756" w:rsidP="00992756">
      <w:pPr>
        <w:pStyle w:val="NoSpacing"/>
        <w:rPr>
          <w:rFonts w:cs="Times New Roman"/>
          <w:szCs w:val="24"/>
        </w:rPr>
      </w:pPr>
    </w:p>
    <w:p w14:paraId="4F1EA260" w14:textId="77777777" w:rsidR="00992756" w:rsidRDefault="00992756" w:rsidP="009927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>He made his Will.</w:t>
      </w:r>
    </w:p>
    <w:p w14:paraId="65482AF1" w14:textId="77777777" w:rsidR="00992756" w:rsidRDefault="00992756" w:rsidP="009927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p.315)</w:t>
      </w:r>
    </w:p>
    <w:p w14:paraId="1CA4593D" w14:textId="77777777" w:rsidR="00992756" w:rsidRDefault="00992756" w:rsidP="00992756">
      <w:pPr>
        <w:pStyle w:val="NoSpacing"/>
        <w:rPr>
          <w:rFonts w:cs="Times New Roman"/>
          <w:szCs w:val="24"/>
        </w:rPr>
      </w:pPr>
    </w:p>
    <w:p w14:paraId="68002C09" w14:textId="77777777" w:rsidR="00992756" w:rsidRDefault="00992756" w:rsidP="00992756">
      <w:pPr>
        <w:pStyle w:val="NoSpacing"/>
        <w:rPr>
          <w:rFonts w:cs="Times New Roman"/>
          <w:szCs w:val="24"/>
        </w:rPr>
      </w:pPr>
    </w:p>
    <w:p w14:paraId="69A63BEB" w14:textId="77777777" w:rsidR="00992756" w:rsidRDefault="00992756" w:rsidP="009927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Executors:   His wife and John Welles(q.v.).   (ibid.)</w:t>
      </w:r>
    </w:p>
    <w:p w14:paraId="2955A0BB" w14:textId="77777777" w:rsidR="00992756" w:rsidRDefault="00992756" w:rsidP="00992756">
      <w:pPr>
        <w:pStyle w:val="NoSpacing"/>
        <w:rPr>
          <w:rFonts w:cs="Times New Roman"/>
          <w:szCs w:val="24"/>
        </w:rPr>
      </w:pPr>
    </w:p>
    <w:p w14:paraId="5503F129" w14:textId="77777777" w:rsidR="00992756" w:rsidRDefault="00992756" w:rsidP="00992756">
      <w:pPr>
        <w:pStyle w:val="NoSpacing"/>
        <w:rPr>
          <w:rFonts w:cs="Times New Roman"/>
          <w:szCs w:val="24"/>
        </w:rPr>
      </w:pPr>
    </w:p>
    <w:p w14:paraId="134799D3" w14:textId="77777777" w:rsidR="00992756" w:rsidRDefault="00992756" w:rsidP="009927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January 2023</w:t>
      </w:r>
    </w:p>
    <w:p w14:paraId="32B94B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29A37" w14:textId="77777777" w:rsidR="00992756" w:rsidRDefault="00992756" w:rsidP="009139A6">
      <w:r>
        <w:separator/>
      </w:r>
    </w:p>
  </w:endnote>
  <w:endnote w:type="continuationSeparator" w:id="0">
    <w:p w14:paraId="4FF0A1C1" w14:textId="77777777" w:rsidR="00992756" w:rsidRDefault="009927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60C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B87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B1E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94947" w14:textId="77777777" w:rsidR="00992756" w:rsidRDefault="00992756" w:rsidP="009139A6">
      <w:r>
        <w:separator/>
      </w:r>
    </w:p>
  </w:footnote>
  <w:footnote w:type="continuationSeparator" w:id="0">
    <w:p w14:paraId="12960D71" w14:textId="77777777" w:rsidR="00992756" w:rsidRDefault="009927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585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84B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4B3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756"/>
    <w:rsid w:val="000666E0"/>
    <w:rsid w:val="002510B7"/>
    <w:rsid w:val="005C130B"/>
    <w:rsid w:val="00826F5C"/>
    <w:rsid w:val="009139A6"/>
    <w:rsid w:val="009448BB"/>
    <w:rsid w:val="00947624"/>
    <w:rsid w:val="0099275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685F3"/>
  <w15:chartTrackingRefBased/>
  <w15:docId w15:val="{30E18498-2773-4A98-8EF7-A696958FA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2023-01-08T19:49:00Z</dcterms:created>
  <dcterms:modified xsi:type="dcterms:W3CDTF">2023-01-08T19:49:00Z</dcterms:modified>
</cp:coreProperties>
</file>